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38" w:rsidRDefault="00E42438" w:rsidP="0077483A">
      <w:pPr>
        <w:jc w:val="center"/>
        <w:rPr>
          <w:rFonts w:ascii="Cambria" w:hAnsi="Cambria" w:cs="Cambria"/>
        </w:rPr>
      </w:pPr>
      <w:r w:rsidRPr="002C7174">
        <w:rPr>
          <w:rFonts w:ascii="Cambria" w:hAnsi="Cambria" w:cs="Cambria"/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i1025" type="#_x0000_t75" alt="pinarolopo" style="width:137.25pt;height:161.25pt;visibility:visible">
            <v:imagedata r:id="rId6" o:title=""/>
          </v:shape>
        </w:pict>
      </w:r>
    </w:p>
    <w:p w:rsidR="00E42438" w:rsidRDefault="00E42438" w:rsidP="0077483A">
      <w:pPr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Comune di Pinarolo Po</w:t>
      </w:r>
    </w:p>
    <w:p w:rsidR="00E42438" w:rsidRPr="007B7F56" w:rsidRDefault="00E42438" w:rsidP="00D04852">
      <w:pPr>
        <w:jc w:val="center"/>
        <w:rPr>
          <w:rFonts w:ascii="Cambria" w:hAnsi="Cambria" w:cs="Cambria"/>
          <w:b/>
          <w:bCs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 w:cs="Cambria"/>
          <w:b/>
          <w:bCs/>
          <w:sz w:val="28"/>
          <w:szCs w:val="28"/>
        </w:rPr>
        <w:t>Registro dei Rischi</w:t>
      </w:r>
    </w:p>
    <w:tbl>
      <w:tblPr>
        <w:tblW w:w="1473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A0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E42438" w:rsidRPr="002C7174">
        <w:trPr>
          <w:tblHeader/>
          <w:tblCellSpacing w:w="20" w:type="dxa"/>
        </w:trPr>
        <w:tc>
          <w:tcPr>
            <w:tcW w:w="2073" w:type="dxa"/>
            <w:shd w:val="clear" w:color="auto" w:fill="D9D9D9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2C7174">
              <w:rPr>
                <w:rFonts w:ascii="Cambria" w:hAnsi="Cambria" w:cs="Cambria"/>
                <w:b/>
                <w:bCs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2C7174">
              <w:rPr>
                <w:rFonts w:ascii="Cambria" w:hAnsi="Cambria" w:cs="Cambria"/>
                <w:b/>
                <w:bCs/>
              </w:rPr>
              <w:t>Reclutamento del personale</w:t>
            </w:r>
          </w:p>
        </w:tc>
      </w:tr>
      <w:tr w:rsidR="00E42438" w:rsidRPr="002C7174">
        <w:trPr>
          <w:tblHeader/>
          <w:tblCellSpacing w:w="20" w:type="dxa"/>
        </w:trPr>
        <w:tc>
          <w:tcPr>
            <w:tcW w:w="2073" w:type="dxa"/>
            <w:vMerge w:val="restart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Misure di prevenzione</w:t>
            </w:r>
          </w:p>
        </w:tc>
      </w:tr>
      <w:tr w:rsidR="00E42438" w:rsidRPr="002C7174">
        <w:trPr>
          <w:tblHeader/>
          <w:tblCellSpacing w:w="20" w:type="dxa"/>
        </w:trPr>
        <w:tc>
          <w:tcPr>
            <w:tcW w:w="2073" w:type="dxa"/>
            <w:vMerge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2C7174">
              <w:rPr>
                <w:rFonts w:ascii="Cambria" w:hAnsi="Cambria" w:cs="Cambria"/>
                <w:b/>
                <w:bCs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2C7174">
              <w:rPr>
                <w:rFonts w:ascii="Cambria" w:hAnsi="Cambria" w:cs="Cambria"/>
                <w:b/>
                <w:bCs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2C7174">
              <w:rPr>
                <w:rFonts w:ascii="Cambria" w:hAnsi="Cambria" w:cs="Cambria"/>
                <w:b/>
                <w:bCs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Sub Procedimento Mobilità</w: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</w:tr>
      <w:tr w:rsidR="00E42438" w:rsidRPr="002C7174">
        <w:trPr>
          <w:trHeight w:val="1171"/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eastAsia="Times New Roman" w:cs="Times New Roman"/>
              </w:rPr>
              <w:object w:dxaOrig="1827" w:dyaOrig="1156">
                <v:shape id="_x0000_i1026" type="#_x0000_t75" style="width:91.5pt;height:57pt" o:ole="">
                  <v:imagedata r:id="rId7" o:title=""/>
                </v:shape>
                <o:OLEObject Type="Embed" ProgID="iGrafx.Document" ShapeID="_x0000_i1026" DrawAspect="Content" ObjectID="_1452586209" r:id="rId8"/>
              </w:objec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In questa fase di possono determinare situazioni di grande discrezionalità nell’individuazione dei requisiti richiesti.</w:t>
            </w: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 xml:space="preserve">Prevedere nel regolamento i criteri di valutazione dei soggetti e nel sistema dei profili professionali i requisiti di accesso per ogni singolo profilo. 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Org. </w:t>
            </w: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eastAsia="Times New Roman" w:cs="Times New Roman"/>
              </w:rPr>
              <w:object w:dxaOrig="1827" w:dyaOrig="1156">
                <v:shape id="_x0000_i1027" type="#_x0000_t75" style="width:91.5pt;height:57pt" o:ole="">
                  <v:imagedata r:id="rId9" o:title=""/>
                </v:shape>
                <o:OLEObject Type="Embed" ProgID="iGrafx.Document" ShapeID="_x0000_i1027" DrawAspect="Content" ObjectID="_1452586210" r:id="rId10"/>
              </w:objec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Il rischio è che la pubblicazione venga effettuata in modo limitato, tale da restringere la conoscenza della procedura.</w:t>
            </w: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Prevedere forme di pubblicazione che consentano la massima trasparenza possibile.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Com.</w:t>
            </w: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eastAsia="Times New Roman" w:cs="Times New Roman"/>
              </w:rPr>
              <w:object w:dxaOrig="1829" w:dyaOrig="1173">
                <v:shape id="_x0000_i1028" type="#_x0000_t75" style="width:91.5pt;height:57.75pt" o:ole="">
                  <v:imagedata r:id="rId11" o:title=""/>
                </v:shape>
                <o:OLEObject Type="Embed" ProgID="iGrafx.Document" ShapeID="_x0000_i1028" DrawAspect="Content" ObjectID="_1452586211" r:id="rId12"/>
              </w:objec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La mancata definizione preventiva dei criteri di valutazione può originare arbitrio valutativo.</w:t>
            </w: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Prevedere la definizione preventiva dei criteri di valutazione e la loro comunicazione ai soggetti richiedenti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Com.</w:t>
            </w: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Sub. Procedimento Selezione pubblica</w: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506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eastAsia="Times New Roman" w:cs="Times New Roman"/>
              </w:rPr>
              <w:object w:dxaOrig="1827" w:dyaOrig="1156">
                <v:shape id="_x0000_i1029" type="#_x0000_t75" style="width:91.5pt;height:57pt" o:ole="">
                  <v:imagedata r:id="rId13" o:title=""/>
                </v:shape>
                <o:OLEObject Type="Embed" ProgID="iGrafx.Document" ShapeID="_x0000_i1029" DrawAspect="Content" ObjectID="_1452586212" r:id="rId14"/>
              </w:objec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In questa fase di possono determinare situazioni di grande discrezionalità nell’individuazione dei requisiti richiesti.</w:t>
            </w: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 xml:space="preserve">Prevedere nel regolamento i criteri di valutazione dei soggetti e nel sistema dei profili professionali i requisiti di accesso per ogni singolo profilo. 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Org. </w:t>
            </w: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</w:pPr>
            <w:r w:rsidRPr="002C7174">
              <w:rPr>
                <w:rFonts w:eastAsia="Times New Roman" w:cs="Times New Roman"/>
              </w:rPr>
              <w:object w:dxaOrig="1827" w:dyaOrig="1156">
                <v:shape id="_x0000_i1030" type="#_x0000_t75" style="width:91.5pt;height:57pt" o:ole="">
                  <v:imagedata r:id="rId15" o:title=""/>
                </v:shape>
                <o:OLEObject Type="Embed" ProgID="iGrafx.Document" ShapeID="_x0000_i1030" DrawAspect="Content" ObjectID="_1452586213" r:id="rId16"/>
              </w:objec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Potrebbe sussistere una condizione di collusione tra i commissari al fine di agevolare alcune valutazioni “pilotate”.</w:t>
            </w: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Determinare regole di formazione della commissione stringenti.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Org.</w:t>
            </w: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Sub. Procedimento Lavori della commissione</w: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eastAsia="Times New Roman" w:cs="Times New Roman"/>
              </w:rPr>
              <w:object w:dxaOrig="1826" w:dyaOrig="1166">
                <v:shape id="_x0000_i1031" type="#_x0000_t75" style="width:91.5pt;height:58.5pt" o:ole="">
                  <v:imagedata r:id="rId17" o:title=""/>
                </v:shape>
                <o:OLEObject Type="Embed" ProgID="iGrafx.Document" ShapeID="_x0000_i1031" DrawAspect="Content" ObjectID="_1452586214" r:id="rId18"/>
              </w:objec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Il rischio che venga incaricato un unico commissario di predisporre le prove e che venga predisposto un numero di prove molto limitato, tale da permettere una compiuta preparazione specifica da parte di chi eventualmente fosse in possesso dei titoli.</w:t>
            </w: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Ogni commissario dovrebbe predisporre un numero di prove pari a quello che verrà sottoposto al sorteggio. Dovrebbe essere effettuato un primo sorteggio tra tutte le prove preparate (eventualmente in busta chiusa) e un secondo sorteggio da parte dei candidati.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Org. Comp.</w:t>
            </w:r>
          </w:p>
        </w:tc>
      </w:tr>
      <w:tr w:rsidR="00E42438" w:rsidRPr="002C7174">
        <w:trPr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</w:pPr>
            <w:r w:rsidRPr="002C7174">
              <w:rPr>
                <w:rFonts w:eastAsia="Times New Roman" w:cs="Times New Roman"/>
              </w:rPr>
              <w:object w:dxaOrig="1826" w:dyaOrig="1166">
                <v:shape id="_x0000_i1032" type="#_x0000_t75" style="width:91.5pt;height:58.5pt" o:ole="">
                  <v:imagedata r:id="rId19" o:title=""/>
                </v:shape>
                <o:OLEObject Type="Embed" ProgID="iGrafx.Document" ShapeID="_x0000_i1032" DrawAspect="Content" ObjectID="_1452586215" r:id="rId20"/>
              </w:objec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 xml:space="preserve">In questo caso, ovviamente, possono sussistere diverse tipologie di rischi, peraltro difficilmente contrastabili. </w:t>
            </w: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Le contromisure possibili si limitano alle modalità di voto in commissione. Va evitata la media dei voti espressi liberamente da ogni commissario e va adottato il sistema di voto che prevede che il Presidente faccia la proposta di votazione che viene adottata solo quando raggiunge a sua volta il voto favorevole della metà più uno dei commissari.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Comp.</w:t>
            </w:r>
          </w:p>
        </w:tc>
      </w:tr>
      <w:tr w:rsidR="00E42438" w:rsidRPr="002C7174">
        <w:trPr>
          <w:trHeight w:val="575"/>
          <w:tblCellSpacing w:w="20" w:type="dxa"/>
        </w:trPr>
        <w:tc>
          <w:tcPr>
            <w:tcW w:w="2073" w:type="dxa"/>
            <w:vMerge w:val="restart"/>
          </w:tcPr>
          <w:p w:rsidR="00E42438" w:rsidRPr="002C7174" w:rsidRDefault="00E42438" w:rsidP="002C7174">
            <w:pPr>
              <w:spacing w:after="0" w:line="240" w:lineRule="auto"/>
            </w:pPr>
            <w:r w:rsidRPr="002C7174">
              <w:rPr>
                <w:rFonts w:eastAsia="Times New Roman" w:cs="Times New Roman"/>
              </w:rPr>
              <w:object w:dxaOrig="1826" w:dyaOrig="1166">
                <v:shape id="_x0000_i1033" type="#_x0000_t75" style="width:91.5pt;height:58.5pt" o:ole="">
                  <v:imagedata r:id="rId21" o:title=""/>
                </v:shape>
                <o:OLEObject Type="Embed" ProgID="iGrafx.Document" ShapeID="_x0000_i1033" DrawAspect="Content" ObjectID="_1452586216" r:id="rId22"/>
              </w:object>
            </w:r>
          </w:p>
        </w:tc>
        <w:tc>
          <w:tcPr>
            <w:tcW w:w="3064" w:type="dxa"/>
            <w:vMerge w:val="restart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Sussiste stesso rischio esistente per la predisposizione delle prove scritte.</w:t>
            </w:r>
          </w:p>
        </w:tc>
        <w:tc>
          <w:tcPr>
            <w:tcW w:w="1094" w:type="dxa"/>
            <w:vMerge w:val="restart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2" w:type="dxa"/>
            <w:vMerge w:val="restart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78" w:type="dxa"/>
            <w:vMerge w:val="restart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 xml:space="preserve">Anche in questo caso l’unica contromisura preventiva possibile è rappresentata dalla predisposizione di un numero di domande </w:t>
            </w:r>
            <w:r w:rsidRPr="002C7174">
              <w:rPr>
                <w:rFonts w:ascii="Cambria" w:hAnsi="Cambria" w:cs="Cambria"/>
                <w:i/>
                <w:iCs/>
                <w:sz w:val="18"/>
                <w:szCs w:val="18"/>
              </w:rPr>
              <w:t>n</w:t>
            </w:r>
            <w:r w:rsidRPr="002C7174">
              <w:rPr>
                <w:rFonts w:ascii="Cambria" w:hAnsi="Cambria" w:cs="Cambria"/>
                <w:sz w:val="18"/>
                <w:szCs w:val="18"/>
              </w:rPr>
              <w:t xml:space="preserve"> volte superiore a quelle che verranno presentate ad ogni candidato e che riguardino tutte le materie trattate. Anche in questo caso le domande dovrebbero essere predisposte da ogni singolo commissario, ma non dovrebbe essere effettuato alcun sorteggio preventivo e il candidato dovrebbe sorteggiare le domande dall’insieme di quelle preparate.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Org. Comp.</w:t>
            </w:r>
          </w:p>
        </w:tc>
      </w:tr>
      <w:tr w:rsidR="00E42438" w:rsidRPr="002C7174">
        <w:trPr>
          <w:trHeight w:val="768"/>
          <w:tblCellSpacing w:w="20" w:type="dxa"/>
        </w:trPr>
        <w:tc>
          <w:tcPr>
            <w:tcW w:w="2073" w:type="dxa"/>
            <w:vMerge/>
          </w:tcPr>
          <w:p w:rsidR="00E42438" w:rsidRPr="002C7174" w:rsidRDefault="00E42438" w:rsidP="002C7174">
            <w:pPr>
              <w:spacing w:after="0" w:line="240" w:lineRule="auto"/>
            </w:pPr>
          </w:p>
        </w:tc>
        <w:tc>
          <w:tcPr>
            <w:tcW w:w="3064" w:type="dxa"/>
            <w:vMerge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094" w:type="dxa"/>
            <w:vMerge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Merge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vMerge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L’assegnazione del punteggio della singola prova orale deve essere effettuata immediatamente con il sistema ricordato in precedenza.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Comp.</w:t>
            </w:r>
          </w:p>
        </w:tc>
      </w:tr>
      <w:tr w:rsidR="00E42438" w:rsidRPr="002C7174">
        <w:trPr>
          <w:trHeight w:val="592"/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Sub Procedimento – Collocamento ordinario</w: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</w:tr>
      <w:tr w:rsidR="00E42438" w:rsidRPr="002C7174">
        <w:trPr>
          <w:trHeight w:val="1180"/>
          <w:tblCellSpacing w:w="20" w:type="dxa"/>
        </w:trPr>
        <w:tc>
          <w:tcPr>
            <w:tcW w:w="2073" w:type="dxa"/>
          </w:tcPr>
          <w:p w:rsidR="00E42438" w:rsidRPr="002C7174" w:rsidRDefault="00E42438" w:rsidP="002C7174">
            <w:pPr>
              <w:spacing w:after="0" w:line="240" w:lineRule="auto"/>
            </w:pPr>
            <w:r w:rsidRPr="002C7174">
              <w:rPr>
                <w:rFonts w:eastAsia="Times New Roman" w:cs="Times New Roman"/>
              </w:rPr>
              <w:object w:dxaOrig="1827" w:dyaOrig="1157">
                <v:shape id="_x0000_i1034" type="#_x0000_t75" style="width:91.5pt;height:57pt" o:ole="">
                  <v:imagedata r:id="rId23" o:title=""/>
                </v:shape>
                <o:OLEObject Type="Embed" ProgID="iGrafx.Document" ShapeID="_x0000_i1034" DrawAspect="Content" ObjectID="_1452586217" r:id="rId24"/>
              </w:object>
            </w:r>
          </w:p>
        </w:tc>
        <w:tc>
          <w:tcPr>
            <w:tcW w:w="3064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Può sussistere il rischio che venga dichiarato inidoneo un candidato solo per poter scorrere l’elenco ed arrivare ad un soggetto specifico.</w:t>
            </w:r>
          </w:p>
        </w:tc>
        <w:tc>
          <w:tcPr>
            <w:tcW w:w="1094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2" w:type="dxa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78" w:type="dxa"/>
            <w:shd w:val="clear" w:color="auto" w:fill="DEEAF6"/>
            <w:vAlign w:val="center"/>
          </w:tcPr>
          <w:p w:rsidR="00E42438" w:rsidRPr="002C7174" w:rsidRDefault="00E42438" w:rsidP="002C717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063" w:type="dxa"/>
          </w:tcPr>
          <w:p w:rsidR="00E42438" w:rsidRPr="002C7174" w:rsidRDefault="00E42438" w:rsidP="002C71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2C7174">
              <w:rPr>
                <w:rFonts w:ascii="Cambria" w:hAnsi="Cambria" w:cs="Cambria"/>
                <w:sz w:val="18"/>
                <w:szCs w:val="18"/>
              </w:rPr>
              <w:t>Vanno rigorosamente specificate e portate a conoscenza preventiva dei candidati i criteri che conducono al riconoscimento della idoneità.</w:t>
            </w:r>
          </w:p>
        </w:tc>
        <w:tc>
          <w:tcPr>
            <w:tcW w:w="79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2C7174">
              <w:rPr>
                <w:rFonts w:ascii="Cambria" w:hAnsi="Cambria" w:cs="Cambria"/>
                <w:b/>
                <w:bCs/>
                <w:sz w:val="18"/>
                <w:szCs w:val="18"/>
              </w:rPr>
              <w:t>Org.</w:t>
            </w:r>
          </w:p>
        </w:tc>
      </w:tr>
    </w:tbl>
    <w:p w:rsidR="00E42438" w:rsidRDefault="00E42438" w:rsidP="00066EC4">
      <w:pPr>
        <w:pStyle w:val="Caption"/>
        <w:keepNext/>
      </w:pPr>
    </w:p>
    <w:tbl>
      <w:tblPr>
        <w:tblpPr w:leftFromText="141" w:rightFromText="141" w:vertAnchor="text" w:horzAnchor="margin" w:tblpY="249"/>
        <w:tblW w:w="5946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A0"/>
      </w:tblPr>
      <w:tblGrid>
        <w:gridCol w:w="1410"/>
        <w:gridCol w:w="4536"/>
      </w:tblGrid>
      <w:tr w:rsidR="00E42438" w:rsidRPr="002C7174">
        <w:trPr>
          <w:tblCellSpacing w:w="20" w:type="dxa"/>
        </w:trPr>
        <w:tc>
          <w:tcPr>
            <w:tcW w:w="1350" w:type="dxa"/>
            <w:shd w:val="clear" w:color="auto" w:fill="D9D9D9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Tipologia di misura</w:t>
            </w:r>
          </w:p>
        </w:tc>
      </w:tr>
      <w:tr w:rsidR="00E42438" w:rsidRPr="002C7174">
        <w:trPr>
          <w:tblCellSpacing w:w="20" w:type="dxa"/>
        </w:trPr>
        <w:tc>
          <w:tcPr>
            <w:tcW w:w="135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Obb</w:t>
            </w:r>
          </w:p>
        </w:tc>
        <w:tc>
          <w:tcPr>
            <w:tcW w:w="4476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Misura obbligatoria</w:t>
            </w:r>
          </w:p>
        </w:tc>
      </w:tr>
      <w:tr w:rsidR="00E42438" w:rsidRPr="002C7174">
        <w:trPr>
          <w:tblCellSpacing w:w="20" w:type="dxa"/>
        </w:trPr>
        <w:tc>
          <w:tcPr>
            <w:tcW w:w="135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Org</w:t>
            </w:r>
          </w:p>
        </w:tc>
        <w:tc>
          <w:tcPr>
            <w:tcW w:w="4476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Misura organizzativa</w:t>
            </w:r>
          </w:p>
        </w:tc>
      </w:tr>
      <w:tr w:rsidR="00E42438" w:rsidRPr="002C7174">
        <w:trPr>
          <w:tblCellSpacing w:w="20" w:type="dxa"/>
        </w:trPr>
        <w:tc>
          <w:tcPr>
            <w:tcW w:w="135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Com</w:t>
            </w:r>
          </w:p>
        </w:tc>
        <w:tc>
          <w:tcPr>
            <w:tcW w:w="4476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Misura comportamentale</w:t>
            </w:r>
          </w:p>
        </w:tc>
      </w:tr>
      <w:tr w:rsidR="00E42438" w:rsidRPr="002C7174">
        <w:trPr>
          <w:tblCellSpacing w:w="20" w:type="dxa"/>
        </w:trPr>
        <w:tc>
          <w:tcPr>
            <w:tcW w:w="1350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E42438" w:rsidRPr="002C7174" w:rsidRDefault="00E42438" w:rsidP="002C7174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  <w:r w:rsidRPr="002C7174">
              <w:rPr>
                <w:rFonts w:ascii="Cambria" w:hAnsi="Cambria" w:cs="Cambria"/>
                <w:sz w:val="16"/>
                <w:szCs w:val="16"/>
              </w:rPr>
              <w:t>Misura trasversale</w:t>
            </w:r>
          </w:p>
        </w:tc>
      </w:tr>
    </w:tbl>
    <w:p w:rsidR="00E42438" w:rsidRDefault="00E42438" w:rsidP="00066EC4">
      <w:pPr>
        <w:pStyle w:val="Caption"/>
        <w:keepNext/>
      </w:pPr>
      <w:r>
        <w:t xml:space="preserve">Tabella </w:t>
      </w:r>
      <w:fldSimple w:instr=" SEQ Tabella \* ARABIC ">
        <w:r>
          <w:rPr>
            <w:noProof/>
          </w:rPr>
          <w:t>1</w:t>
        </w:r>
      </w:fldSimple>
      <w:r>
        <w:t xml:space="preserve"> - Legenda</w:t>
      </w:r>
    </w:p>
    <w:p w:rsidR="00E42438" w:rsidRDefault="00E42438" w:rsidP="00D04852">
      <w:pPr>
        <w:jc w:val="center"/>
      </w:pPr>
    </w:p>
    <w:sectPr w:rsidR="00E42438" w:rsidSect="003B1A5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6838" w:h="11906" w:orient="landscape"/>
      <w:pgMar w:top="1134" w:right="1417" w:bottom="851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438" w:rsidRDefault="00E42438" w:rsidP="002D347A">
      <w:pPr>
        <w:spacing w:after="0" w:line="240" w:lineRule="auto"/>
      </w:pPr>
      <w:r>
        <w:separator/>
      </w:r>
    </w:p>
  </w:endnote>
  <w:endnote w:type="continuationSeparator" w:id="0">
    <w:p w:rsidR="00E42438" w:rsidRDefault="00E42438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38" w:rsidRDefault="00E424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38" w:rsidRDefault="00E424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38" w:rsidRDefault="00E424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438" w:rsidRDefault="00E42438" w:rsidP="002D347A">
      <w:pPr>
        <w:spacing w:after="0" w:line="240" w:lineRule="auto"/>
      </w:pPr>
      <w:r>
        <w:separator/>
      </w:r>
    </w:p>
  </w:footnote>
  <w:footnote w:type="continuationSeparator" w:id="0">
    <w:p w:rsidR="00E42438" w:rsidRDefault="00E42438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38" w:rsidRDefault="00E424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38" w:rsidRDefault="00E42438">
    <w:pPr>
      <w:pStyle w:val="Header"/>
    </w:pPr>
    <w:r>
      <w:rPr>
        <w:noProof/>
        <w:lang w:eastAsia="it-IT"/>
      </w:rPr>
      <w:pict>
        <v:group id="Gruppo 1" o:spid="_x0000_s2049" style="position:absolute;margin-left:787.2pt;margin-top:119.8pt;width:38.45pt;height:18.7pt;z-index:251660288;mso-position-horizontal-relative:page;mso-position-vertical-relative:page" coordorigin="689,3255" coordsize="769,374" o:allowincell="f">
          <v:shapetype id="_x0000_t202" coordsize="21600,21600" o:spt="202" path="m,l,21600r21600,l21600,xe">
            <v:stroke joinstyle="miter"/>
            <v:path gradientshapeok="t" o:connecttype="rect"/>
          </v:shapetype>
          <v:shape id="Text Box 71" o:spid="_x0000_s2050" type="#_x0000_t202" style="position:absolute;left:689;top:3263;width:769;height:360;visibility:visible;v-text-anchor:middle" filled="f" stroked="f">
            <v:textbox inset="0,0,0,0">
              <w:txbxContent>
                <w:p w:rsidR="00E42438" w:rsidRDefault="00E42438">
                  <w:pPr>
                    <w:pStyle w:val="Header"/>
                    <w:jc w:val="center"/>
                  </w:pPr>
                  <w:fldSimple w:instr="PAGE    \* MERGEFORMAT">
                    <w:r w:rsidRPr="00D14D21">
                      <w:rPr>
                        <w:rStyle w:val="PageNumber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2</w:t>
                    </w:r>
                  </w:fldSimple>
                </w:p>
              </w:txbxContent>
            </v:textbox>
          </v:shape>
          <v:group id="Group 72" o:spid="_x0000_s2051" style="position:absolute;left:886;top:3255;width:374;height:374" coordorigin="1453,14832" coordsize="374,374">
            <v:oval id="Oval 73" o:spid="_x0000_s2052" style="position:absolute;left:1453;top:14832;width:374;height:374;visibility:visible" filled="f" strokecolor="#84a2c6" strokeweight=".5pt"/>
            <v:oval id="Oval 74" o:spid="_x0000_s2053" style="position:absolute;left:1462;top:14835;width:101;height:101;visibility:visible" fillcolor="#84a2c6" stroked="f"/>
          </v:group>
          <w10:wrap anchorx="margin" anchory="page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38" w:rsidRDefault="00E4243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852"/>
    <w:rsid w:val="00066EC4"/>
    <w:rsid w:val="001624AA"/>
    <w:rsid w:val="001C4D0C"/>
    <w:rsid w:val="002751F0"/>
    <w:rsid w:val="0029792F"/>
    <w:rsid w:val="002C7174"/>
    <w:rsid w:val="002D347A"/>
    <w:rsid w:val="002E5144"/>
    <w:rsid w:val="00317EA9"/>
    <w:rsid w:val="00327D22"/>
    <w:rsid w:val="00344685"/>
    <w:rsid w:val="003952FE"/>
    <w:rsid w:val="003B1A5B"/>
    <w:rsid w:val="00432F5E"/>
    <w:rsid w:val="00492012"/>
    <w:rsid w:val="004A02EC"/>
    <w:rsid w:val="005601FA"/>
    <w:rsid w:val="00582B87"/>
    <w:rsid w:val="005D2A02"/>
    <w:rsid w:val="00664420"/>
    <w:rsid w:val="00681460"/>
    <w:rsid w:val="007270FE"/>
    <w:rsid w:val="0077483A"/>
    <w:rsid w:val="007B7F56"/>
    <w:rsid w:val="00827132"/>
    <w:rsid w:val="008677C4"/>
    <w:rsid w:val="009A2FAF"/>
    <w:rsid w:val="009D2DC2"/>
    <w:rsid w:val="00A50245"/>
    <w:rsid w:val="00AA01DF"/>
    <w:rsid w:val="00AC43F2"/>
    <w:rsid w:val="00B8582D"/>
    <w:rsid w:val="00BA7F22"/>
    <w:rsid w:val="00BC50F9"/>
    <w:rsid w:val="00D04852"/>
    <w:rsid w:val="00D14D21"/>
    <w:rsid w:val="00E260D8"/>
    <w:rsid w:val="00E42438"/>
    <w:rsid w:val="00EB10AE"/>
    <w:rsid w:val="00F34C59"/>
    <w:rsid w:val="00F54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semiHidden="0" w:unhideWhenUsed="0" w:qFormat="1"/>
    <w:lsdException w:name="footnote reference" w:unhideWhenUsed="0"/>
    <w:lsdException w:name="line number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852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ile1">
    <w:name w:val="Stile1"/>
    <w:basedOn w:val="TableWeb2"/>
    <w:uiPriority w:val="99"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rsid w:val="00B8582D"/>
    <w:rPr>
      <w:rFonts w:cs="Calibri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2D34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4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D347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92F"/>
  </w:style>
  <w:style w:type="paragraph" w:styleId="Footer">
    <w:name w:val="footer"/>
    <w:basedOn w:val="Normal"/>
    <w:link w:val="FooterChar"/>
    <w:uiPriority w:val="99"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92F"/>
  </w:style>
  <w:style w:type="table" w:customStyle="1" w:styleId="Stile11">
    <w:name w:val="Stile11"/>
    <w:basedOn w:val="TableWeb2"/>
    <w:uiPriority w:val="99"/>
    <w:rsid w:val="00066EC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iPriority w:val="99"/>
    <w:qFormat/>
    <w:rsid w:val="00066EC4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LineNumber">
    <w:name w:val="line number"/>
    <w:basedOn w:val="DefaultParagraphFont"/>
    <w:uiPriority w:val="99"/>
    <w:semiHidden/>
    <w:rsid w:val="00066EC4"/>
  </w:style>
  <w:style w:type="character" w:styleId="PageNumber">
    <w:name w:val="page number"/>
    <w:basedOn w:val="DefaultParagraphFont"/>
    <w:uiPriority w:val="99"/>
    <w:rsid w:val="00066E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4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180</TotalTime>
  <Pages>3</Pages>
  <Words>597</Words>
  <Characters>3407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 </cp:lastModifiedBy>
  <cp:revision>16</cp:revision>
  <cp:lastPrinted>2014-01-07T14:33:00Z</cp:lastPrinted>
  <dcterms:created xsi:type="dcterms:W3CDTF">2014-01-07T11:51:00Z</dcterms:created>
  <dcterms:modified xsi:type="dcterms:W3CDTF">2014-01-30T10:24:00Z</dcterms:modified>
</cp:coreProperties>
</file>